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568684" w14:textId="77777777" w:rsidR="004E0230" w:rsidRDefault="004E0230" w:rsidP="004E02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Reginald COBHAM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073466D" w14:textId="77777777" w:rsidR="004E0230" w:rsidRDefault="004E0230" w:rsidP="004E02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Edenbridge, Kent. Gentleman.</w:t>
      </w:r>
    </w:p>
    <w:p w14:paraId="5161A095" w14:textId="77777777" w:rsidR="004E0230" w:rsidRDefault="004E0230" w:rsidP="004E0230">
      <w:pPr>
        <w:rPr>
          <w:rFonts w:ascii="Times New Roman" w:hAnsi="Times New Roman" w:cs="Times New Roman"/>
        </w:rPr>
      </w:pPr>
    </w:p>
    <w:p w14:paraId="295A5DEE" w14:textId="77777777" w:rsidR="004E0230" w:rsidRDefault="004E0230" w:rsidP="004E0230">
      <w:pPr>
        <w:rPr>
          <w:rFonts w:ascii="Times New Roman" w:hAnsi="Times New Roman" w:cs="Times New Roman"/>
        </w:rPr>
      </w:pPr>
    </w:p>
    <w:p w14:paraId="0AD23939" w14:textId="77777777" w:rsidR="004E0230" w:rsidRDefault="004E0230" w:rsidP="004E02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William Pelham(q.v.) brought a plaint of trespass and hunting in a park</w:t>
      </w:r>
    </w:p>
    <w:p w14:paraId="3DE9F74E" w14:textId="77777777" w:rsidR="004E0230" w:rsidRDefault="004E0230" w:rsidP="004E02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 and eleven others.</w:t>
      </w:r>
    </w:p>
    <w:p w14:paraId="53C13CA2" w14:textId="77777777" w:rsidR="004E0230" w:rsidRDefault="004E0230" w:rsidP="004E02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73FEFC3" w14:textId="77777777" w:rsidR="004E0230" w:rsidRDefault="004E0230" w:rsidP="004E0230">
      <w:pPr>
        <w:pStyle w:val="NoSpacing"/>
      </w:pPr>
    </w:p>
    <w:p w14:paraId="2ADDEEAC" w14:textId="77777777" w:rsidR="004E0230" w:rsidRDefault="004E0230" w:rsidP="004E0230">
      <w:pPr>
        <w:rPr>
          <w:rFonts w:ascii="Times New Roman" w:hAnsi="Times New Roman" w:cs="Times New Roman"/>
        </w:rPr>
      </w:pPr>
    </w:p>
    <w:p w14:paraId="1F1A065E" w14:textId="77777777" w:rsidR="004E0230" w:rsidRDefault="004E0230" w:rsidP="004E02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September 2018</w:t>
      </w:r>
    </w:p>
    <w:p w14:paraId="283B8452" w14:textId="77777777" w:rsidR="006B2F86" w:rsidRPr="00E71FC3" w:rsidRDefault="004E023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56061" w14:textId="77777777" w:rsidR="004E0230" w:rsidRDefault="004E0230" w:rsidP="00E71FC3">
      <w:r>
        <w:separator/>
      </w:r>
    </w:p>
  </w:endnote>
  <w:endnote w:type="continuationSeparator" w:id="0">
    <w:p w14:paraId="2039D1D7" w14:textId="77777777" w:rsidR="004E0230" w:rsidRDefault="004E023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7A9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009C4" w14:textId="77777777" w:rsidR="004E0230" w:rsidRDefault="004E0230" w:rsidP="00E71FC3">
      <w:r>
        <w:separator/>
      </w:r>
    </w:p>
  </w:footnote>
  <w:footnote w:type="continuationSeparator" w:id="0">
    <w:p w14:paraId="428080EB" w14:textId="77777777" w:rsidR="004E0230" w:rsidRDefault="004E023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230"/>
    <w:rsid w:val="001A7C09"/>
    <w:rsid w:val="004E0230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E2BEB3"/>
  <w15:chartTrackingRefBased/>
  <w15:docId w15:val="{A66AD444-08DC-44BC-A995-8A7DE51BC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023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E02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2018-10-04T18:34:00Z</dcterms:created>
  <dcterms:modified xsi:type="dcterms:W3CDTF">2018-10-04T18:34:00Z</dcterms:modified>
</cp:coreProperties>
</file>